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24195C49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46814" w:rsidRPr="00646814">
        <w:rPr>
          <w:b/>
          <w:i/>
          <w:noProof/>
          <w:sz w:val="28"/>
        </w:rPr>
        <w:t>R5-213089</w:t>
      </w:r>
      <w:r w:rsidR="006C3DC7" w:rsidRPr="006C3DC7">
        <w:rPr>
          <w:b/>
          <w:i/>
          <w:noProof/>
          <w:sz w:val="28"/>
          <w:highlight w:val="yellow"/>
        </w:rPr>
        <w:t>r1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646814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6814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6AD2ED27" w:rsidR="00A75B55" w:rsidRPr="00646814" w:rsidRDefault="00646814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EAB68F9" w14:textId="77777777" w:rsidR="00A75B55" w:rsidRPr="00646814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646814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468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5940AFD1" w:rsidR="00A75B55" w:rsidRPr="00646814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3DC7">
              <w:rPr>
                <w:b/>
                <w:sz w:val="28"/>
                <w:highlight w:val="yellow"/>
              </w:rPr>
              <w:t>1</w:t>
            </w:r>
            <w:r w:rsidR="006C3DC7" w:rsidRPr="006C3DC7">
              <w:rPr>
                <w:b/>
                <w:sz w:val="28"/>
                <w:highlight w:val="yellow"/>
              </w:rPr>
              <w:t>7</w:t>
            </w:r>
            <w:r w:rsidRPr="006C3DC7">
              <w:rPr>
                <w:b/>
                <w:sz w:val="28"/>
                <w:highlight w:val="yellow"/>
              </w:rPr>
              <w:t>.</w:t>
            </w:r>
            <w:r w:rsidR="006C3DC7" w:rsidRPr="006C3DC7">
              <w:rPr>
                <w:b/>
                <w:sz w:val="28"/>
                <w:highlight w:val="yellow"/>
              </w:rPr>
              <w:t>0</w:t>
            </w:r>
            <w:r w:rsidRPr="006C3DC7">
              <w:rPr>
                <w:b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754E41E" w:rsidR="00A75B55" w:rsidRDefault="00646814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DC_42A_n77A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1B727F56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6C3DC7">
              <w:rPr>
                <w:highlight w:val="yellow"/>
              </w:rPr>
              <w:t>Rel-1</w:t>
            </w:r>
            <w:r w:rsidR="006C3DC7" w:rsidRPr="006C3DC7">
              <w:rPr>
                <w:highlight w:val="yellow"/>
              </w:rPr>
              <w:t>7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09F54B23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0C748A">
              <w:t>42</w:t>
            </w:r>
            <w:r w:rsidRPr="0073575C">
              <w:t>A_n77A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5DCBC48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0C748A">
              <w:rPr>
                <w:noProof/>
              </w:rPr>
              <w:t>42</w:t>
            </w:r>
            <w:r w:rsidRPr="0073575C">
              <w:rPr>
                <w:noProof/>
              </w:rPr>
              <w:t xml:space="preserve">A_n77A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2E7603DF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0C748A">
              <w:t>42</w:t>
            </w:r>
            <w:r w:rsidRPr="0073575C">
              <w:t>A_n77A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DF1D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266B62EA" w14:textId="77777777" w:rsidR="006C3DC7" w:rsidRDefault="006C3DC7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445346E5" w:rsidR="006C3DC7" w:rsidRPr="00C137A1" w:rsidRDefault="006C3DC7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6C3DC7">
              <w:rPr>
                <w:noProof/>
                <w:highlight w:val="yellow"/>
                <w:lang w:val="en-CA"/>
              </w:rPr>
              <w:t>R5-213089r1</w:t>
            </w:r>
            <w:r>
              <w:rPr>
                <w:noProof/>
                <w:lang w:val="en-CA"/>
              </w:rPr>
              <w:t>: Fix cover sheet issue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r w:rsidRPr="00D461E8"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r w:rsidRPr="00D461E8">
              <w:t>DC_XA_nXA</w:t>
            </w:r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DC_XA-nYA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DA904B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939236" w14:textId="3057B145" w:rsidR="00F27F20" w:rsidRPr="00D461E8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8:00Z">
              <w:r w:rsidRPr="00233FD3">
                <w:rPr>
                  <w:lang w:eastAsia="en-US"/>
                </w:rPr>
                <w:t>DC_</w:t>
              </w:r>
              <w:r>
                <w:rPr>
                  <w:lang w:eastAsia="en-US"/>
                </w:rPr>
                <w:t>42</w:t>
              </w:r>
              <w:r w:rsidRPr="00233FD3">
                <w:rPr>
                  <w:lang w:eastAsia="en-US"/>
                </w:rPr>
                <w:t>A_n</w:t>
              </w:r>
              <w:r>
                <w:rPr>
                  <w:lang w:eastAsia="en-US"/>
                </w:rPr>
                <w:t>77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5CEA4C" w14:textId="51936ECC" w:rsidR="00062A73" w:rsidRPr="00D461E8" w:rsidRDefault="00062A73" w:rsidP="00B738B2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20:20:00Z">
              <w:r w:rsidRPr="00D461E8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9546CB" w14:textId="1F21E048" w:rsidR="00F27F20" w:rsidRPr="00D461E8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C9A3C6" w14:textId="71A5DB9B" w:rsidR="00F27F20" w:rsidRPr="00D461E8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9CCE74" w14:textId="02E6C505" w:rsidR="00F27F20" w:rsidRPr="00D461E8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 xml:space="preserve">If single UL is allowed in a DC_XA-nYA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646814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B081F" w14:textId="77777777" w:rsidR="00AB2E14" w:rsidRDefault="00AB2E14">
      <w:r>
        <w:separator/>
      </w:r>
    </w:p>
  </w:endnote>
  <w:endnote w:type="continuationSeparator" w:id="0">
    <w:p w14:paraId="566FBD7A" w14:textId="77777777" w:rsidR="00AB2E14" w:rsidRDefault="00AB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A015A" w14:textId="77777777" w:rsidR="00AB2E14" w:rsidRDefault="00AB2E14">
      <w:r>
        <w:separator/>
      </w:r>
    </w:p>
  </w:footnote>
  <w:footnote w:type="continuationSeparator" w:id="0">
    <w:p w14:paraId="054C5860" w14:textId="77777777" w:rsidR="00AB2E14" w:rsidRDefault="00AB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03D41229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D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58D25B1C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3D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7D7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C748A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157C1"/>
    <w:rsid w:val="006301E5"/>
    <w:rsid w:val="00631664"/>
    <w:rsid w:val="0063323F"/>
    <w:rsid w:val="00643277"/>
    <w:rsid w:val="00644296"/>
    <w:rsid w:val="00646814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3DC7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1808"/>
    <w:rsid w:val="0092472A"/>
    <w:rsid w:val="00932BFD"/>
    <w:rsid w:val="0094254A"/>
    <w:rsid w:val="00942EC2"/>
    <w:rsid w:val="00944960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2E14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897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5645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2</cp:revision>
  <dcterms:created xsi:type="dcterms:W3CDTF">2021-05-17T16:36:00Z</dcterms:created>
  <dcterms:modified xsi:type="dcterms:W3CDTF">2021-05-17T16:36:00Z</dcterms:modified>
</cp:coreProperties>
</file>